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317-23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Innentüren - Neubau Kita Hobbeltstraße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Innentüren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